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90" w:rsidRPr="003B5FD4" w:rsidRDefault="00A96490" w:rsidP="003B5F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FD4">
        <w:rPr>
          <w:rFonts w:ascii="Times New Roman" w:hAnsi="Times New Roman" w:cs="Times New Roman"/>
          <w:b/>
          <w:bCs/>
          <w:sz w:val="28"/>
          <w:szCs w:val="28"/>
        </w:rPr>
        <w:t>Учебно – тематическое планирование</w:t>
      </w:r>
    </w:p>
    <w:p w:rsidR="00A96490" w:rsidRDefault="00A96490" w:rsidP="003B5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D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A96490" w:rsidRDefault="00A96490" w:rsidP="007E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уроков:</w:t>
      </w:r>
    </w:p>
    <w:p w:rsidR="00A96490" w:rsidRPr="003B5FD4" w:rsidRDefault="00A96490" w:rsidP="007E4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Формировать у учащихся 4 класса основы здорового образа жизни, развивать творческую самостоятельность посредством освоения двигательной деятельности.</w:t>
      </w:r>
    </w:p>
    <w:p w:rsidR="00A96490" w:rsidRPr="003B5FD4" w:rsidRDefault="00A96490" w:rsidP="003B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– 4 «А</w:t>
      </w:r>
      <w:r w:rsidRPr="003B5FD4">
        <w:rPr>
          <w:rFonts w:ascii="Times New Roman" w:hAnsi="Times New Roman" w:cs="Times New Roman"/>
          <w:sz w:val="28"/>
          <w:szCs w:val="28"/>
        </w:rPr>
        <w:t>»</w:t>
      </w:r>
    </w:p>
    <w:p w:rsidR="00A96490" w:rsidRPr="003B5FD4" w:rsidRDefault="00A96490" w:rsidP="003B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 Поповченко Анна Александро</w:t>
      </w:r>
      <w:r w:rsidRPr="003B5FD4">
        <w:rPr>
          <w:rFonts w:ascii="Times New Roman" w:hAnsi="Times New Roman" w:cs="Times New Roman"/>
          <w:sz w:val="28"/>
          <w:szCs w:val="28"/>
        </w:rPr>
        <w:t>вна</w:t>
      </w:r>
    </w:p>
    <w:p w:rsidR="00A96490" w:rsidRPr="003B5FD4" w:rsidRDefault="00A96490" w:rsidP="003B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D4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A96490" w:rsidRPr="003B5FD4" w:rsidRDefault="00A96490" w:rsidP="003B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– 34</w:t>
      </w:r>
      <w:r w:rsidRPr="003B5FD4">
        <w:rPr>
          <w:rFonts w:ascii="Times New Roman" w:hAnsi="Times New Roman" w:cs="Times New Roman"/>
          <w:sz w:val="28"/>
          <w:szCs w:val="28"/>
        </w:rPr>
        <w:t xml:space="preserve"> часа; в неделю –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Pr="003B5FD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96490" w:rsidRPr="003B5FD4" w:rsidRDefault="00A96490" w:rsidP="003B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490" w:rsidRDefault="00A96490" w:rsidP="003B5FD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5FD4">
        <w:rPr>
          <w:rFonts w:ascii="Times New Roman" w:hAnsi="Times New Roman" w:cs="Times New Roman"/>
          <w:sz w:val="28"/>
          <w:szCs w:val="28"/>
        </w:rPr>
        <w:t xml:space="preserve">Учебник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5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Лях В.И. Физическая культура. 1 – 4 классы: учебник .для общеобразоват.учреждений – М.: Просвещение, 2011</w:t>
      </w:r>
    </w:p>
    <w:p w:rsidR="00A96490" w:rsidRDefault="00A96490" w:rsidP="007E4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6490" w:rsidRPr="003B5FD4" w:rsidRDefault="00A96490" w:rsidP="003B5FD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9"/>
        <w:gridCol w:w="1549"/>
        <w:gridCol w:w="5221"/>
        <w:gridCol w:w="2145"/>
      </w:tblGrid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Учебное сопровождение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четверть</w:t>
            </w: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Что надо знать.</w:t>
            </w: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Когда и как возникли физическая культура и спорт.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8 – 13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Современные Олимпийские игры.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13 – 17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Что такое физическая культура.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18 – 19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 xml:space="preserve">Твой организм.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Р.К.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19 – 32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Сердце и кровеносные сосуды.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33 – 34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Органы чувств.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35 – 45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Личная гигиена.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45 – 49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Закаливание.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50 – 54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Обобщающий урок.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четверть</w:t>
            </w: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Мозг и нервная система.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54 – 58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Органы дыхания.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 xml:space="preserve">58 – 62  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Органы пищеварения.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62 – 63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Пища и питательные вещества.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63 – 66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Вода и питьевой режим.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66 – 68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Тренировка ума и характера.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68 – 74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Обобщающий урок.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игры.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четверть</w:t>
            </w: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Спортивная одежда и обувь.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75 – 78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Самоконтроль.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Р.К.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78 – 86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Основные виды и причины травм в младшем школьном возрасте.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Первая помощь при травмах.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87 – 90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Что надо уметь.</w:t>
            </w: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Бег, ходьба, прыжки, метание.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92 – 107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Бодрость, грация, координация.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107 – 127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Играем все!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128 – 136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Р.к. Национальные виды спорта.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Р.к. Спортивная жизнь округа.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Р.к. Спортивная жизнь моей семьи.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четверть</w:t>
            </w: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Понятие о здоровье и факторы, на него влияющие.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Влияние окружающей среды на здоровье человека.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Жизненно важное умение.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137 – 143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Все на лыжи!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143 – 150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Твои физические способности.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Игры на внимание.Р.К.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151 – 160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Твой спортивный уголок.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161 – 162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Физкультурная азбука.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163 - 166</w:t>
            </w:r>
          </w:p>
        </w:tc>
      </w:tr>
      <w:tr w:rsidR="00A96490" w:rsidRPr="00330718">
        <w:tc>
          <w:tcPr>
            <w:tcW w:w="93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718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1549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1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урок.Правила поведения на улице.Подвижные игры.</w:t>
            </w:r>
          </w:p>
        </w:tc>
        <w:tc>
          <w:tcPr>
            <w:tcW w:w="2145" w:type="dxa"/>
          </w:tcPr>
          <w:p w:rsidR="00A96490" w:rsidRPr="00330718" w:rsidRDefault="00A96490" w:rsidP="003307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6490" w:rsidRDefault="00A96490" w:rsidP="003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490" w:rsidRDefault="00A96490" w:rsidP="003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490" w:rsidRDefault="00A96490" w:rsidP="003B5F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490" w:rsidRDefault="00A96490" w:rsidP="003B5FD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A96490" w:rsidRPr="00660A51" w:rsidRDefault="00A96490" w:rsidP="00A604AD">
      <w:pPr>
        <w:spacing w:after="0" w:line="240" w:lineRule="auto"/>
        <w:jc w:val="both"/>
        <w:rPr>
          <w:sz w:val="28"/>
          <w:szCs w:val="28"/>
        </w:rPr>
      </w:pPr>
      <w:r>
        <w:t xml:space="preserve">                                               </w:t>
      </w:r>
    </w:p>
    <w:sectPr w:rsidR="00A96490" w:rsidRPr="00660A51" w:rsidSect="00AF75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490" w:rsidRDefault="00A96490" w:rsidP="003B5FD4">
      <w:pPr>
        <w:spacing w:after="0" w:line="240" w:lineRule="auto"/>
      </w:pPr>
      <w:r>
        <w:separator/>
      </w:r>
    </w:p>
  </w:endnote>
  <w:endnote w:type="continuationSeparator" w:id="1">
    <w:p w:rsidR="00A96490" w:rsidRDefault="00A96490" w:rsidP="003B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490" w:rsidRDefault="00A96490" w:rsidP="003B5FD4">
      <w:pPr>
        <w:spacing w:after="0" w:line="240" w:lineRule="auto"/>
      </w:pPr>
      <w:r>
        <w:separator/>
      </w:r>
    </w:p>
  </w:footnote>
  <w:footnote w:type="continuationSeparator" w:id="1">
    <w:p w:rsidR="00A96490" w:rsidRDefault="00A96490" w:rsidP="003B5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F1D8D"/>
    <w:multiLevelType w:val="hybridMultilevel"/>
    <w:tmpl w:val="57EEAEB0"/>
    <w:lvl w:ilvl="0" w:tplc="700A9868">
      <w:start w:val="34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">
    <w:nsid w:val="738512C8"/>
    <w:multiLevelType w:val="hybridMultilevel"/>
    <w:tmpl w:val="BBEE31E0"/>
    <w:lvl w:ilvl="0" w:tplc="EEEC71A8">
      <w:start w:val="34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554"/>
    <w:rsid w:val="000B44E3"/>
    <w:rsid w:val="000D5BE2"/>
    <w:rsid w:val="000E68FA"/>
    <w:rsid w:val="00166E3F"/>
    <w:rsid w:val="001D0203"/>
    <w:rsid w:val="001D1BD3"/>
    <w:rsid w:val="00223824"/>
    <w:rsid w:val="00292010"/>
    <w:rsid w:val="00330718"/>
    <w:rsid w:val="003928CD"/>
    <w:rsid w:val="003B5FD4"/>
    <w:rsid w:val="00496365"/>
    <w:rsid w:val="004C45A9"/>
    <w:rsid w:val="005C6E5C"/>
    <w:rsid w:val="005E73A9"/>
    <w:rsid w:val="00660A51"/>
    <w:rsid w:val="00696A7B"/>
    <w:rsid w:val="00780507"/>
    <w:rsid w:val="007E4C32"/>
    <w:rsid w:val="00881AE9"/>
    <w:rsid w:val="0098184A"/>
    <w:rsid w:val="00A604AD"/>
    <w:rsid w:val="00A96490"/>
    <w:rsid w:val="00AB5480"/>
    <w:rsid w:val="00AF7554"/>
    <w:rsid w:val="00B3599C"/>
    <w:rsid w:val="00B36271"/>
    <w:rsid w:val="00C46A4B"/>
    <w:rsid w:val="00C71D6C"/>
    <w:rsid w:val="00C84038"/>
    <w:rsid w:val="00CA5AB0"/>
    <w:rsid w:val="00CD6FBB"/>
    <w:rsid w:val="00CE0D9E"/>
    <w:rsid w:val="00D659F3"/>
    <w:rsid w:val="00DD47F2"/>
    <w:rsid w:val="00DE3E83"/>
    <w:rsid w:val="00EC74C7"/>
    <w:rsid w:val="00EF4CFE"/>
    <w:rsid w:val="00F73D32"/>
    <w:rsid w:val="00F91283"/>
    <w:rsid w:val="00FF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8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F755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B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FD4"/>
  </w:style>
  <w:style w:type="paragraph" w:styleId="Footer">
    <w:name w:val="footer"/>
    <w:basedOn w:val="Normal"/>
    <w:link w:val="FooterChar"/>
    <w:uiPriority w:val="99"/>
    <w:semiHidden/>
    <w:rsid w:val="003B5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5F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314</Words>
  <Characters>1791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Анна</cp:lastModifiedBy>
  <cp:revision>14</cp:revision>
  <dcterms:created xsi:type="dcterms:W3CDTF">2011-10-02T08:30:00Z</dcterms:created>
  <dcterms:modified xsi:type="dcterms:W3CDTF">2012-05-02T19:42:00Z</dcterms:modified>
</cp:coreProperties>
</file>